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395" w:tblpY="4391"/>
        <w:tblOverlap w:val="never"/>
        <w:tblW w:w="8684" w:type="dxa"/>
        <w:jc w:val="center"/>
        <w:tblBorders>
          <w:top w:val="single" w:color="92D050" w:sz="18" w:space="0"/>
          <w:left w:val="single" w:color="92D050" w:sz="18" w:space="0"/>
          <w:bottom w:val="single" w:color="92D050" w:sz="18" w:space="0"/>
          <w:right w:val="single" w:color="92D050" w:sz="18" w:space="0"/>
          <w:insideH w:val="single" w:color="92D050" w:sz="4" w:space="0"/>
          <w:insideV w:val="single" w:color="92D050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10"/>
        <w:gridCol w:w="1414"/>
        <w:gridCol w:w="1414"/>
        <w:gridCol w:w="1414"/>
        <w:gridCol w:w="1414"/>
        <w:gridCol w:w="1418"/>
      </w:tblGrid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bidi="ar"/>
              </w:rPr>
              <w:t>时   间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周二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周三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周四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kern w:val="0"/>
                <w:sz w:val="24"/>
                <w:szCs w:val="24"/>
                <w:lang w:eastAsia="zh-CN" w:bidi="ar"/>
              </w:rPr>
              <w:t>周五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7：4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入园、晨检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2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8：5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10：00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10: 30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4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科学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艺术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语言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1：20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午餐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12: 00-12: 10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餐后活动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餐后活动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餐后活动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餐后活动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餐后活动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午睡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1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艺术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健康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健康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社会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艺术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水果间餐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水果间餐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水果间餐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水果间餐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水果间餐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9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户外活动</w:t>
            </w:r>
          </w:p>
        </w:tc>
      </w:tr>
      <w:tr>
        <w:tblPrEx>
          <w:tblBorders>
            <w:top w:val="single" w:color="92D050" w:sz="18" w:space="0"/>
            <w:left w:val="single" w:color="92D050" w:sz="18" w:space="0"/>
            <w:bottom w:val="single" w:color="92D050" w:sz="18" w:space="0"/>
            <w:right w:val="single" w:color="92D050" w:sz="18" w:space="0"/>
            <w:insideH w:val="single" w:color="92D050" w:sz="4" w:space="0"/>
            <w:insideV w:val="single" w:color="92D050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8" w:hRule="atLeast"/>
          <w:jc w:val="center"/>
        </w:trPr>
        <w:tc>
          <w:tcPr>
            <w:tcW w:w="1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0-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</w:rPr>
              <w:t>0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0000FF"/>
                <w:sz w:val="24"/>
                <w:szCs w:val="24"/>
                <w:lang w:eastAsia="zh-CN"/>
              </w:rPr>
              <w:t>幼儿离园</w:t>
            </w:r>
          </w:p>
        </w:tc>
      </w:tr>
    </w:tbl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793115</wp:posOffset>
                </wp:positionH>
                <wp:positionV relativeFrom="paragraph">
                  <wp:posOffset>1083945</wp:posOffset>
                </wp:positionV>
                <wp:extent cx="3507105" cy="5969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7105" cy="596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大班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56"/>
                                <w:szCs w:val="56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活动安排表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2.45pt;margin-top:85.35pt;height:47pt;width:276.15pt;z-index:251661312;mso-width-relative:page;mso-height-relative:page;" filled="f" stroked="f" coordsize="21600,21600" o:gfxdata="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oqfYD2wAAAAsBAAAPAAAAAAAAAAEAIAAAACIAAABk&#10;cnMvZG93bnJldi54bWxQSwECFAAUAAAACACHTuJAIh1GxDwCAABmBAAADgAAAAAAAAABACAAAAAq&#10;AQAAZHJzL2Uyb0RvYy54bWxQSwUGAAAAAAYABgBZAQAA2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val="en-US"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大班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56"/>
                          <w:szCs w:val="56"/>
                          <w:lang w:val="en-US"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活动安排表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127000</wp:posOffset>
                </wp:positionV>
                <wp:extent cx="4167505" cy="80327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4167505" cy="803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val="en-US"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北安乡中心</w:t>
                            </w: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color w:val="4472C4" w:themeColor="accent5"/>
                                <w:sz w:val="72"/>
                                <w:szCs w:val="72"/>
                                <w:lang w:eastAsia="zh-CN"/>
                                <w14:glow w14:rad="0">
                                  <w14:srgbClr w14:val="000000"/>
                                </w14:glow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reflection w14:blurRad="0" w14:stA="0" w14:stPos="0" w14:endA="0" w14:endPos="0" w14:dist="0" w14:dir="0" w14:fadeDir="0" w14:sx="0" w14:sy="0" w14:kx="0" w14:ky="0" w14:algn="none"/>
                                <w14:textOutline w14:w="9525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  <w14:props3d w14:extrusionH="0" w14:contourW="0" w14:prstMaterial="clear"/>
                              </w:rPr>
                              <w:t>幼儿园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flip:x;margin-left:129.35pt;margin-top:10pt;height:63.25pt;width:328.15pt;z-index:251662336;mso-width-relative:page;mso-height-relative:page;" filled="f" stroked="f" coordsize="21600,21600" o:gfxdata="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K4lrifWAAAACgEAAA8AAAAAAAAAAQAgAAAAIgAA&#10;AGRycy9kb3ducmV2LnhtbFBLAQIUABQAAAAIAIdO4kC8sum5QwIAAHAEAAAOAAAAAAAAAAEAIAAA&#10;ACU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val="en-US"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北安乡中心</w:t>
                      </w: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color w:val="4472C4" w:themeColor="accent5"/>
                          <w:sz w:val="72"/>
                          <w:szCs w:val="72"/>
                          <w:lang w:eastAsia="zh-CN"/>
                          <w14:glow w14:rad="0">
                            <w14:srgbClr w14:val="000000"/>
                          </w14:glow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reflection w14:blurRad="0" w14:stA="0" w14:stPos="0" w14:endA="0" w14:endPos="0" w14:dist="0" w14:dir="0" w14:fadeDir="0" w14:sx="0" w14:sy="0" w14:kx="0" w14:ky="0" w14:algn="none"/>
                          <w14:textOutline w14:w="9525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5"/>
                            </w14:solidFill>
                          </w14:textFill>
                          <w14:props3d w14:extrusionH="0" w14:contourW="0" w14:prstMaterial="clear"/>
                        </w:rPr>
                        <w:t>幼儿园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-1161415</wp:posOffset>
            </wp:positionH>
            <wp:positionV relativeFrom="paragraph">
              <wp:posOffset>-917575</wp:posOffset>
            </wp:positionV>
            <wp:extent cx="7574915" cy="10705465"/>
            <wp:effectExtent l="0" t="0" r="6985" b="635"/>
            <wp:wrapNone/>
            <wp:docPr id="1" name="图片 1" descr="30a554c3fa494cad1f372b128dc9f7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0a554c3fa494cad1f372b128dc9f7f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574915" cy="107054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-281305</wp:posOffset>
                </wp:positionH>
                <wp:positionV relativeFrom="paragraph">
                  <wp:posOffset>956945</wp:posOffset>
                </wp:positionV>
                <wp:extent cx="5551805" cy="7467600"/>
                <wp:effectExtent l="19050" t="19050" r="29845" b="19050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432560" y="2594610"/>
                          <a:ext cx="5551805" cy="7467600"/>
                        </a:xfrm>
                        <a:prstGeom prst="roundRect">
                          <a:avLst/>
                        </a:prstGeom>
                        <a:ln w="38100"/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-22.15pt;margin-top:75.35pt;height:588pt;width:437.15pt;z-index:-251656192;v-text-anchor:middle;mso-width-relative:page;mso-height-relative:page;" fillcolor="#FFFFFF [3201]" filled="t" stroked="t" coordsize="21600,21600" arcsize="0.166666666666667" o:gfxdata="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">
                <v:fill on="t" focussize="0,0"/>
                <v:stroke weight="3pt" color="#70AD47 [3209]" miterlimit="8" joinstyle="miter"/>
                <v:imagedata o:title=""/>
                <o:lock v:ext="edit" aspectratio="f"/>
              </v:roundrect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616C8A20-0C73-4B4A-8344-9DA293F7D83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EA5B7F1-F670-48A8-BBF1-36C90AD2E1B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D26924DE-5878-4388-8CCD-B29EF811F5D1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jb3VudCI6NCwiaGRpZCI6IjZjZWU4YTIzZjQ1Y2VlZmFhMjY2NTc5Y2VmYzE3ZDQxIiwidXNlckNvdW50Ijo0fQ=="/>
  </w:docVars>
  <w:rsids>
    <w:rsidRoot w:val="04F81CDC"/>
    <w:rsid w:val="021C3993"/>
    <w:rsid w:val="04F81CDC"/>
    <w:rsid w:val="064313E2"/>
    <w:rsid w:val="16E12EBC"/>
    <w:rsid w:val="17F81174"/>
    <w:rsid w:val="365A055C"/>
    <w:rsid w:val="3D725348"/>
    <w:rsid w:val="48A32656"/>
    <w:rsid w:val="4AC51824"/>
    <w:rsid w:val="50475A00"/>
    <w:rsid w:val="505D5116"/>
    <w:rsid w:val="557B6B58"/>
    <w:rsid w:val="6430121A"/>
    <w:rsid w:val="6D535020"/>
    <w:rsid w:val="7399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office6\templates\download\2ba3ee3f-5992-4a44-9ad3-d4b2ccd65da8\&#20316;&#24687;&#26102;&#38388;&#34920;&#65288;A4&#29256;%20&#21487;&#32534;&#36753;&#65289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作息时间表（A4版 可编辑）.docx</Template>
  <Pages>1</Pages>
  <Words>254</Words>
  <Characters>323</Characters>
  <Lines>0</Lines>
  <Paragraphs>0</Paragraphs>
  <TotalTime>6</TotalTime>
  <ScaleCrop>false</ScaleCrop>
  <LinksUpToDate>false</LinksUpToDate>
  <CharactersWithSpaces>329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2021-04-16T06:23:00Z</dcterms:created>
  <dc:creator>澪囬燚</dc:creator>
  <cp:lastModifiedBy>T莹ing</cp:lastModifiedBy>
  <cp:lastPrinted>2023-06-21T00:51:13Z</cp:lastPrinted>
  <dcterms:modified xsi:type="dcterms:W3CDTF">2023-06-21T00:54:03Z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UUID">
    <vt:lpwstr>v1.0_mb_dEkqamk8CgFpfIFvETKaIw==</vt:lpwstr>
  </property>
  <property fmtid="{D5CDD505-2E9C-101B-9397-08002B2CF9AE}" pid="4" name="ICV">
    <vt:lpwstr>FDF0516E15194662A1CA1C533EEF4ED0</vt:lpwstr>
  </property>
</Properties>
</file>